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E08CE" w14:textId="77777777" w:rsidR="00611550" w:rsidRDefault="00611550" w:rsidP="006115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GODRYCHE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A64B248" w14:textId="77777777" w:rsidR="00611550" w:rsidRDefault="00611550" w:rsidP="006115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Leighton Buzzard, Bedfordshire. Gentleman.</w:t>
      </w:r>
    </w:p>
    <w:p w14:paraId="34186021" w14:textId="77777777" w:rsidR="00611550" w:rsidRDefault="00611550" w:rsidP="00611550">
      <w:pPr>
        <w:rPr>
          <w:rFonts w:ascii="Times New Roman" w:hAnsi="Times New Roman" w:cs="Times New Roman"/>
        </w:rPr>
      </w:pPr>
    </w:p>
    <w:p w14:paraId="262CA203" w14:textId="77777777" w:rsidR="00611550" w:rsidRDefault="00611550" w:rsidP="00611550">
      <w:pPr>
        <w:rPr>
          <w:rFonts w:ascii="Times New Roman" w:hAnsi="Times New Roman" w:cs="Times New Roman"/>
        </w:rPr>
      </w:pPr>
    </w:p>
    <w:p w14:paraId="195026A2" w14:textId="77777777" w:rsidR="00611550" w:rsidRDefault="00611550" w:rsidP="00611550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William Palmer of Amersham, Buckinghamshire, chaplain(q.v.), brought a plaint of conspiracy against him, John </w:t>
      </w:r>
      <w:proofErr w:type="spellStart"/>
      <w:r>
        <w:rPr>
          <w:rFonts w:ascii="Times New Roman" w:hAnsi="Times New Roman" w:cs="Times New Roman"/>
        </w:rPr>
        <w:t>Halsy</w:t>
      </w:r>
      <w:proofErr w:type="spellEnd"/>
      <w:r>
        <w:rPr>
          <w:rFonts w:ascii="Times New Roman" w:hAnsi="Times New Roman" w:cs="Times New Roman"/>
        </w:rPr>
        <w:t xml:space="preserve"> of Leighton Buzzard, Bedfordshire(q.v.), Robert </w:t>
      </w:r>
      <w:proofErr w:type="spellStart"/>
      <w:r>
        <w:rPr>
          <w:rFonts w:ascii="Times New Roman" w:hAnsi="Times New Roman" w:cs="Times New Roman"/>
        </w:rPr>
        <w:t>Stryver</w:t>
      </w:r>
      <w:proofErr w:type="spellEnd"/>
      <w:r>
        <w:rPr>
          <w:rFonts w:ascii="Times New Roman" w:hAnsi="Times New Roman" w:cs="Times New Roman"/>
        </w:rPr>
        <w:t xml:space="preserve"> of Amersham(q.v.), Thomas </w:t>
      </w:r>
      <w:proofErr w:type="spellStart"/>
      <w:r>
        <w:rPr>
          <w:rFonts w:ascii="Times New Roman" w:hAnsi="Times New Roman" w:cs="Times New Roman"/>
        </w:rPr>
        <w:t>Harryk</w:t>
      </w:r>
      <w:proofErr w:type="spellEnd"/>
      <w:r>
        <w:rPr>
          <w:rFonts w:ascii="Times New Roman" w:hAnsi="Times New Roman" w:cs="Times New Roman"/>
        </w:rPr>
        <w:t xml:space="preserve"> of Leighton Buzzard(q.v.), William Saunders of Amersham(q.v.), John </w:t>
      </w:r>
      <w:proofErr w:type="spellStart"/>
      <w:r>
        <w:rPr>
          <w:rFonts w:ascii="Times New Roman" w:hAnsi="Times New Roman" w:cs="Times New Roman"/>
        </w:rPr>
        <w:t>Scryverner</w:t>
      </w:r>
      <w:proofErr w:type="spellEnd"/>
      <w:r>
        <w:rPr>
          <w:rFonts w:ascii="Times New Roman" w:hAnsi="Times New Roman" w:cs="Times New Roman"/>
        </w:rPr>
        <w:t xml:space="preserve"> of Amersham(q.v.), Robert Spencer of Amersham(q.v.) and Richard </w:t>
      </w:r>
      <w:proofErr w:type="spellStart"/>
      <w:r>
        <w:rPr>
          <w:rFonts w:ascii="Times New Roman" w:hAnsi="Times New Roman" w:cs="Times New Roman"/>
        </w:rPr>
        <w:t>Kyng</w:t>
      </w:r>
      <w:proofErr w:type="spellEnd"/>
      <w:r>
        <w:rPr>
          <w:rFonts w:ascii="Times New Roman" w:hAnsi="Times New Roman" w:cs="Times New Roman"/>
        </w:rPr>
        <w:t xml:space="preserve"> of Amersham(q.v.).</w:t>
      </w:r>
    </w:p>
    <w:p w14:paraId="32E6CAA7" w14:textId="77777777" w:rsidR="00611550" w:rsidRDefault="00611550" w:rsidP="006115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AF92C2D" w14:textId="77777777" w:rsidR="00611550" w:rsidRDefault="00611550" w:rsidP="00611550">
      <w:pPr>
        <w:rPr>
          <w:rFonts w:ascii="Times New Roman" w:hAnsi="Times New Roman" w:cs="Times New Roman"/>
        </w:rPr>
      </w:pPr>
    </w:p>
    <w:p w14:paraId="2420AD71" w14:textId="77777777" w:rsidR="00611550" w:rsidRDefault="00611550" w:rsidP="00611550">
      <w:pPr>
        <w:rPr>
          <w:rFonts w:ascii="Times New Roman" w:hAnsi="Times New Roman" w:cs="Times New Roman"/>
        </w:rPr>
      </w:pPr>
    </w:p>
    <w:p w14:paraId="14AA7B88" w14:textId="77777777" w:rsidR="00611550" w:rsidRDefault="00611550" w:rsidP="006115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August 2018</w:t>
      </w:r>
    </w:p>
    <w:p w14:paraId="43298305" w14:textId="77777777" w:rsidR="006B2F86" w:rsidRPr="00E71FC3" w:rsidRDefault="0061155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8981F" w14:textId="77777777" w:rsidR="00611550" w:rsidRDefault="00611550" w:rsidP="00E71FC3">
      <w:r>
        <w:separator/>
      </w:r>
    </w:p>
  </w:endnote>
  <w:endnote w:type="continuationSeparator" w:id="0">
    <w:p w14:paraId="724C1840" w14:textId="77777777" w:rsidR="00611550" w:rsidRDefault="0061155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9C7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4383A" w14:textId="77777777" w:rsidR="00611550" w:rsidRDefault="00611550" w:rsidP="00E71FC3">
      <w:r>
        <w:separator/>
      </w:r>
    </w:p>
  </w:footnote>
  <w:footnote w:type="continuationSeparator" w:id="0">
    <w:p w14:paraId="433A8FBD" w14:textId="77777777" w:rsidR="00611550" w:rsidRDefault="0061155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550"/>
    <w:rsid w:val="001A7C09"/>
    <w:rsid w:val="00577BD5"/>
    <w:rsid w:val="0061155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C78BC"/>
  <w15:chartTrackingRefBased/>
  <w15:docId w15:val="{FCA7DA44-E6E8-43D5-8C99-62B06C38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155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2018-09-21T21:03:00Z</dcterms:created>
  <dcterms:modified xsi:type="dcterms:W3CDTF">2018-09-21T21:03:00Z</dcterms:modified>
</cp:coreProperties>
</file>